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7F2BC" w14:textId="77777777" w:rsidR="00A777E6" w:rsidRDefault="00A777E6" w:rsidP="00A777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0187E08E" w14:textId="77777777" w:rsidR="00A777E6" w:rsidRDefault="00A777E6" w:rsidP="00A777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Byggyng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54BE66C9" w14:textId="77777777" w:rsidR="00A777E6" w:rsidRDefault="00A777E6" w:rsidP="00A777E6">
      <w:pPr>
        <w:rPr>
          <w:rFonts w:ascii="Times New Roman" w:hAnsi="Times New Roman" w:cs="Times New Roman"/>
        </w:rPr>
      </w:pPr>
    </w:p>
    <w:p w14:paraId="277A223F" w14:textId="77777777" w:rsidR="00A777E6" w:rsidRDefault="00A777E6" w:rsidP="00A777E6">
      <w:pPr>
        <w:rPr>
          <w:rFonts w:ascii="Times New Roman" w:hAnsi="Times New Roman" w:cs="Times New Roman"/>
        </w:rPr>
      </w:pPr>
    </w:p>
    <w:p w14:paraId="1380A3D4" w14:textId="77777777" w:rsidR="00A777E6" w:rsidRDefault="00A777E6" w:rsidP="00A777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Calcroft</w:t>
      </w:r>
      <w:proofErr w:type="spellEnd"/>
      <w:r>
        <w:rPr>
          <w:rFonts w:ascii="Times New Roman" w:hAnsi="Times New Roman" w:cs="Times New Roman"/>
        </w:rPr>
        <w:t xml:space="preserve"> of Newark, Nottinghamshire(q.v.), brought a plaint of debt </w:t>
      </w:r>
    </w:p>
    <w:p w14:paraId="4919C6CB" w14:textId="77777777" w:rsidR="00A777E6" w:rsidRDefault="00A777E6" w:rsidP="00A777E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Thomas Clerk of </w:t>
      </w:r>
      <w:proofErr w:type="spellStart"/>
      <w:r>
        <w:rPr>
          <w:rFonts w:ascii="Times New Roman" w:hAnsi="Times New Roman" w:cs="Times New Roman"/>
        </w:rPr>
        <w:t>Byggyng</w:t>
      </w:r>
      <w:proofErr w:type="spellEnd"/>
      <w:r>
        <w:rPr>
          <w:rFonts w:ascii="Times New Roman" w:hAnsi="Times New Roman" w:cs="Times New Roman"/>
        </w:rPr>
        <w:t xml:space="preserve">(q.v.), Henry Bate of </w:t>
      </w:r>
      <w:proofErr w:type="spellStart"/>
      <w:r>
        <w:rPr>
          <w:rFonts w:ascii="Times New Roman" w:hAnsi="Times New Roman" w:cs="Times New Roman"/>
        </w:rPr>
        <w:t>Brimington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 of Morton by </w:t>
      </w:r>
      <w:proofErr w:type="spellStart"/>
      <w:r>
        <w:rPr>
          <w:rFonts w:ascii="Times New Roman" w:hAnsi="Times New Roman" w:cs="Times New Roman"/>
        </w:rPr>
        <w:t>Tibshelf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Wyng</w:t>
      </w:r>
      <w:proofErr w:type="spellEnd"/>
      <w:r>
        <w:rPr>
          <w:rFonts w:ascii="Times New Roman" w:hAnsi="Times New Roman" w:cs="Times New Roman"/>
        </w:rPr>
        <w:t xml:space="preserve"> of Ashbourne(q.v.).</w:t>
      </w:r>
    </w:p>
    <w:p w14:paraId="7CEC3E39" w14:textId="77777777" w:rsidR="00A777E6" w:rsidRDefault="00A777E6" w:rsidP="00A777E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0E1C00CE" w14:textId="77777777" w:rsidR="00A777E6" w:rsidRDefault="00A777E6" w:rsidP="00A777E6">
      <w:pPr>
        <w:rPr>
          <w:rFonts w:ascii="Times New Roman" w:hAnsi="Times New Roman" w:cs="Times New Roman"/>
        </w:rPr>
      </w:pPr>
    </w:p>
    <w:p w14:paraId="6357881F" w14:textId="77777777" w:rsidR="00A777E6" w:rsidRDefault="00A777E6" w:rsidP="00A777E6">
      <w:pPr>
        <w:rPr>
          <w:rFonts w:ascii="Times New Roman" w:hAnsi="Times New Roman" w:cs="Times New Roman"/>
        </w:rPr>
      </w:pPr>
    </w:p>
    <w:p w14:paraId="300DEA53" w14:textId="77777777" w:rsidR="00A777E6" w:rsidRDefault="00A777E6" w:rsidP="00A777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June 2019</w:t>
      </w:r>
    </w:p>
    <w:p w14:paraId="0044D8C2" w14:textId="77777777" w:rsidR="006B2F86" w:rsidRPr="00E71FC3" w:rsidRDefault="00A777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C2C63" w14:textId="77777777" w:rsidR="00A777E6" w:rsidRDefault="00A777E6" w:rsidP="00E71FC3">
      <w:r>
        <w:separator/>
      </w:r>
    </w:p>
  </w:endnote>
  <w:endnote w:type="continuationSeparator" w:id="0">
    <w:p w14:paraId="51F7AF82" w14:textId="77777777" w:rsidR="00A777E6" w:rsidRDefault="00A777E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2A2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C37F5" w14:textId="77777777" w:rsidR="00A777E6" w:rsidRDefault="00A777E6" w:rsidP="00E71FC3">
      <w:r>
        <w:separator/>
      </w:r>
    </w:p>
  </w:footnote>
  <w:footnote w:type="continuationSeparator" w:id="0">
    <w:p w14:paraId="51E94C96" w14:textId="77777777" w:rsidR="00A777E6" w:rsidRDefault="00A777E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E6"/>
    <w:rsid w:val="001A7C09"/>
    <w:rsid w:val="00577BD5"/>
    <w:rsid w:val="00656CBA"/>
    <w:rsid w:val="006A1F77"/>
    <w:rsid w:val="00733BE7"/>
    <w:rsid w:val="00A777E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21C8A"/>
  <w15:chartTrackingRefBased/>
  <w15:docId w15:val="{EE693323-D313-40AD-8984-42F249C7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7E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2019-06-20T18:18:00Z</dcterms:created>
  <dcterms:modified xsi:type="dcterms:W3CDTF">2019-06-20T18:18:00Z</dcterms:modified>
</cp:coreProperties>
</file>